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EB5" w:rsidRDefault="000A4EB5" w:rsidP="000A4EB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VERNON</w:t>
      </w:r>
      <w:r>
        <w:rPr>
          <w:rStyle w:val="Hyperlink"/>
          <w:color w:val="auto"/>
          <w:u w:val="none"/>
        </w:rPr>
        <w:t xml:space="preserve">      (fl.1450)</w:t>
      </w:r>
    </w:p>
    <w:p w:rsidR="000A4EB5" w:rsidRDefault="000A4EB5" w:rsidP="000A4EB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Ashburn, Derbyshire.</w:t>
      </w:r>
    </w:p>
    <w:p w:rsidR="000A4EB5" w:rsidRDefault="000A4EB5" w:rsidP="000A4EB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0A4EB5" w:rsidRDefault="000A4EB5" w:rsidP="000A4EB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0A4EB5" w:rsidRDefault="000A4EB5" w:rsidP="000A4EB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31 Jan.1450</w:t>
      </w:r>
      <w:r>
        <w:rPr>
          <w:rStyle w:val="Hyperlink"/>
          <w:color w:val="auto"/>
          <w:u w:val="none"/>
        </w:rPr>
        <w:tab/>
        <w:t xml:space="preserve">He and Thomas </w:t>
      </w:r>
      <w:proofErr w:type="spellStart"/>
      <w:r>
        <w:rPr>
          <w:rStyle w:val="Hyperlink"/>
          <w:color w:val="auto"/>
          <w:u w:val="none"/>
        </w:rPr>
        <w:t>Heepe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>
        <w:rPr>
          <w:rStyle w:val="Hyperlink"/>
          <w:color w:val="auto"/>
          <w:u w:val="none"/>
        </w:rPr>
        <w:t>Wirksworth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 xml:space="preserve">q.v.) granted lands in </w:t>
      </w:r>
      <w:proofErr w:type="spellStart"/>
      <w:r>
        <w:rPr>
          <w:rStyle w:val="Hyperlink"/>
          <w:color w:val="auto"/>
          <w:u w:val="none"/>
        </w:rPr>
        <w:t>Wirksworth</w:t>
      </w:r>
      <w:proofErr w:type="spellEnd"/>
    </w:p>
    <w:p w:rsidR="000A4EB5" w:rsidRDefault="000A4EB5" w:rsidP="000A4EB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to</w:t>
      </w:r>
      <w:proofErr w:type="gramEnd"/>
      <w:r>
        <w:rPr>
          <w:rStyle w:val="Hyperlink"/>
          <w:color w:val="auto"/>
          <w:u w:val="none"/>
        </w:rPr>
        <w:t xml:space="preserve"> Thomas </w:t>
      </w:r>
      <w:proofErr w:type="spellStart"/>
      <w:r>
        <w:rPr>
          <w:rStyle w:val="Hyperlink"/>
          <w:color w:val="auto"/>
          <w:u w:val="none"/>
        </w:rPr>
        <w:t>Hervy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Wirksworth</w:t>
      </w:r>
      <w:proofErr w:type="spellEnd"/>
      <w:r>
        <w:rPr>
          <w:rStyle w:val="Hyperlink"/>
          <w:color w:val="auto"/>
          <w:u w:val="none"/>
        </w:rPr>
        <w:t>(q.v.).</w:t>
      </w:r>
    </w:p>
    <w:p w:rsidR="000A4EB5" w:rsidRDefault="000A4EB5" w:rsidP="000A4EB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244B5C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ref.D258/26/11/1)</w:t>
      </w:r>
    </w:p>
    <w:p w:rsidR="000A4EB5" w:rsidRDefault="000A4EB5" w:rsidP="000A4EB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A4EB5" w:rsidRDefault="000A4EB5" w:rsidP="000A4EB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A4EB5" w:rsidRDefault="000A4EB5" w:rsidP="000A4EB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29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EB5" w:rsidRDefault="000A4EB5" w:rsidP="00920DE3">
      <w:pPr>
        <w:spacing w:after="0" w:line="240" w:lineRule="auto"/>
      </w:pPr>
      <w:r>
        <w:separator/>
      </w:r>
    </w:p>
  </w:endnote>
  <w:endnote w:type="continuationSeparator" w:id="0">
    <w:p w:rsidR="000A4EB5" w:rsidRDefault="000A4E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EB5" w:rsidRDefault="000A4EB5" w:rsidP="00920DE3">
      <w:pPr>
        <w:spacing w:after="0" w:line="240" w:lineRule="auto"/>
      </w:pPr>
      <w:r>
        <w:separator/>
      </w:r>
    </w:p>
  </w:footnote>
  <w:footnote w:type="continuationSeparator" w:id="0">
    <w:p w:rsidR="000A4EB5" w:rsidRDefault="000A4E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EB5"/>
    <w:rsid w:val="000A4EB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A4EB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A4EB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2015-05-16T19:44:00Z</dcterms:created>
  <dcterms:modified xsi:type="dcterms:W3CDTF">2015-05-16T19:44:00Z</dcterms:modified>
</cp:coreProperties>
</file>